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0E1" w:rsidRDefault="002730E1" w:rsidP="00273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MESSANGER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730E1" w:rsidRDefault="002730E1" w:rsidP="00273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Havant, Hampshire. Widow.</w:t>
      </w:r>
    </w:p>
    <w:p w:rsidR="002730E1" w:rsidRDefault="002730E1" w:rsidP="002730E1">
      <w:pPr>
        <w:rPr>
          <w:rFonts w:ascii="Times New Roman" w:hAnsi="Times New Roman" w:cs="Times New Roman"/>
        </w:rPr>
      </w:pPr>
    </w:p>
    <w:p w:rsidR="002730E1" w:rsidRDefault="002730E1" w:rsidP="002730E1">
      <w:pPr>
        <w:rPr>
          <w:rFonts w:ascii="Times New Roman" w:hAnsi="Times New Roman" w:cs="Times New Roman"/>
        </w:rPr>
      </w:pPr>
    </w:p>
    <w:p w:rsidR="002730E1" w:rsidRDefault="002730E1" w:rsidP="00273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William(q.v.).</w:t>
      </w:r>
    </w:p>
    <w:p w:rsidR="002730E1" w:rsidRDefault="002730E1" w:rsidP="00273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730E1" w:rsidRDefault="002730E1" w:rsidP="002730E1">
      <w:pPr>
        <w:rPr>
          <w:rFonts w:ascii="Times New Roman" w:hAnsi="Times New Roman" w:cs="Times New Roman"/>
        </w:rPr>
      </w:pPr>
    </w:p>
    <w:p w:rsidR="002730E1" w:rsidRDefault="002730E1" w:rsidP="002730E1">
      <w:pPr>
        <w:rPr>
          <w:rFonts w:ascii="Times New Roman" w:hAnsi="Times New Roman" w:cs="Times New Roman"/>
        </w:rPr>
      </w:pPr>
    </w:p>
    <w:p w:rsidR="002730E1" w:rsidRDefault="002730E1" w:rsidP="002730E1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Thomas Unknown(q.v.) brought a plaint of debt against her, as the executrix of her late husband, Richard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Wade in Havant, Hampshire(q.v.) and one other.</w:t>
      </w:r>
    </w:p>
    <w:p w:rsidR="002730E1" w:rsidRDefault="002730E1" w:rsidP="00273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B4647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2730E1" w:rsidRDefault="002730E1" w:rsidP="002730E1">
      <w:pPr>
        <w:rPr>
          <w:rFonts w:ascii="Times New Roman" w:hAnsi="Times New Roman" w:cs="Times New Roman"/>
        </w:rPr>
      </w:pPr>
    </w:p>
    <w:p w:rsidR="002730E1" w:rsidRDefault="002730E1" w:rsidP="002730E1">
      <w:pPr>
        <w:rPr>
          <w:rFonts w:ascii="Times New Roman" w:hAnsi="Times New Roman" w:cs="Times New Roman"/>
        </w:rPr>
      </w:pPr>
    </w:p>
    <w:p w:rsidR="002730E1" w:rsidRDefault="002730E1" w:rsidP="00273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2017</w:t>
      </w:r>
    </w:p>
    <w:p w:rsidR="006B2F86" w:rsidRPr="00E71FC3" w:rsidRDefault="002730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0E1" w:rsidRDefault="002730E1" w:rsidP="00E71FC3">
      <w:r>
        <w:separator/>
      </w:r>
    </w:p>
  </w:endnote>
  <w:endnote w:type="continuationSeparator" w:id="0">
    <w:p w:rsidR="002730E1" w:rsidRDefault="002730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0E1" w:rsidRDefault="002730E1" w:rsidP="00E71FC3">
      <w:r>
        <w:separator/>
      </w:r>
    </w:p>
  </w:footnote>
  <w:footnote w:type="continuationSeparator" w:id="0">
    <w:p w:rsidR="002730E1" w:rsidRDefault="002730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E1"/>
    <w:rsid w:val="001A7C09"/>
    <w:rsid w:val="002730E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8CF7D7-69A5-4DC0-ADA5-99535689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0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30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2017-09-18T18:52:00Z</dcterms:created>
  <dcterms:modified xsi:type="dcterms:W3CDTF">2017-09-18T18:53:00Z</dcterms:modified>
</cp:coreProperties>
</file>